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324A04" w:rsidRDefault="00324A0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Источник данных</w:t>
            </w:r>
          </w:p>
        </w:tc>
      </w:tr>
      <w:tr w:rsidR="00324A04" w:rsidRPr="0022737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AF5EF9">
              <w:rPr>
                <w:rFonts w:ascii="Times New Roman" w:hAnsi="Times New Roman" w:cs="Calibri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324A04" w:rsidRPr="00AF5EF9" w:rsidRDefault="00324A0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  <w:lang w:eastAsia="en-US"/>
              </w:rPr>
              <w:t>абз. 1/пп.3.1.1/п.3.1/разд. 3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22737B">
              <w:rPr>
                <w:sz w:val="23"/>
                <w:szCs w:val="23"/>
              </w:rPr>
              <w:t>Не установлено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</w:rPr>
              <w:t>Организации –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5F607B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DF7571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F5EF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 установлено</w:t>
            </w:r>
          </w:p>
        </w:tc>
      </w:tr>
      <w:tr w:rsidR="00324A04" w:rsidRPr="0022737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F649E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  <w:shd w:val="clear" w:color="auto" w:fill="FFFFFF"/>
              </w:rPr>
              <w:t xml:space="preserve">Освобождаются от уплаты земельного налога размере 100% </w:t>
            </w:r>
          </w:p>
        </w:tc>
      </w:tr>
      <w:tr w:rsidR="00324A04" w:rsidRPr="0022737B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Стимулирующая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Земельный налог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5A70DA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100% от ставок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«Развитие транспортной системы Кондинского района на 2019 – 2025 годы и на период до 2030 года»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Дорожное хозяйство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0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2020 - 0 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2021 - 0</w:t>
            </w:r>
          </w:p>
          <w:p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2022 – 0</w:t>
            </w:r>
          </w:p>
          <w:p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2023 - 0</w:t>
            </w:r>
          </w:p>
          <w:p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2024 – 0</w:t>
            </w:r>
            <w:bookmarkStart w:id="2" w:name="_GoBack"/>
            <w:bookmarkEnd w:id="2"/>
          </w:p>
        </w:tc>
      </w:tr>
      <w:tr w:rsidR="00324A04" w:rsidRPr="0022737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2019 – 0,0 тыс. рублей</w:t>
            </w:r>
          </w:p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2020 – 0,0 тыс. рублей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2021 – 0,0 тыс. рублей</w:t>
            </w:r>
          </w:p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2022 – 0,0 тыс. рублей</w:t>
            </w:r>
          </w:p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2023 – 0,0 тыс. рублей</w:t>
            </w:r>
          </w:p>
          <w:p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 рублей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 единиц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0 единиц</w:t>
            </w:r>
          </w:p>
        </w:tc>
      </w:tr>
      <w:tr w:rsidR="00324A04" w:rsidRPr="0022737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723,0 тыс. рублей</w:t>
            </w:r>
          </w:p>
        </w:tc>
      </w:tr>
      <w:tr w:rsidR="00324A0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6 016,0 тыс. рублей</w:t>
            </w:r>
          </w:p>
        </w:tc>
      </w:tr>
    </w:tbl>
    <w:p w:rsidR="00324A04" w:rsidRPr="003A7EDF" w:rsidRDefault="00324A0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324A04" w:rsidRPr="00F34C7C" w:rsidRDefault="00324A04" w:rsidP="008E47F5">
      <w:pPr>
        <w:pStyle w:val="NoSpacing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24A04" w:rsidRDefault="00324A04"/>
    <w:sectPr w:rsidR="00324A0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325B7"/>
    <w:rsid w:val="0003620A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F11A1"/>
    <w:rsid w:val="001F5993"/>
    <w:rsid w:val="0022737B"/>
    <w:rsid w:val="00236AA1"/>
    <w:rsid w:val="002476B0"/>
    <w:rsid w:val="00253BAE"/>
    <w:rsid w:val="00271FDC"/>
    <w:rsid w:val="00272EDD"/>
    <w:rsid w:val="002D03F1"/>
    <w:rsid w:val="002D1214"/>
    <w:rsid w:val="002E2FB9"/>
    <w:rsid w:val="00303AB0"/>
    <w:rsid w:val="003134C3"/>
    <w:rsid w:val="003140B8"/>
    <w:rsid w:val="00324A04"/>
    <w:rsid w:val="00330ABA"/>
    <w:rsid w:val="00330EBE"/>
    <w:rsid w:val="003508D7"/>
    <w:rsid w:val="00371E8E"/>
    <w:rsid w:val="00396EE4"/>
    <w:rsid w:val="003A7EDF"/>
    <w:rsid w:val="003B4DDC"/>
    <w:rsid w:val="003F496A"/>
    <w:rsid w:val="00470962"/>
    <w:rsid w:val="00476BB9"/>
    <w:rsid w:val="00484FE4"/>
    <w:rsid w:val="00486F9C"/>
    <w:rsid w:val="004E12AB"/>
    <w:rsid w:val="004E1320"/>
    <w:rsid w:val="004E61C0"/>
    <w:rsid w:val="00515356"/>
    <w:rsid w:val="00540505"/>
    <w:rsid w:val="0054279D"/>
    <w:rsid w:val="00543910"/>
    <w:rsid w:val="00544553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67ED9"/>
    <w:rsid w:val="0067467C"/>
    <w:rsid w:val="0069424C"/>
    <w:rsid w:val="006A51FB"/>
    <w:rsid w:val="006F2E42"/>
    <w:rsid w:val="00743DC8"/>
    <w:rsid w:val="0075542A"/>
    <w:rsid w:val="00761B59"/>
    <w:rsid w:val="0077218F"/>
    <w:rsid w:val="00777BD2"/>
    <w:rsid w:val="007C61C9"/>
    <w:rsid w:val="007D2D19"/>
    <w:rsid w:val="007D79D2"/>
    <w:rsid w:val="007F1CCA"/>
    <w:rsid w:val="00821EDA"/>
    <w:rsid w:val="00824CC7"/>
    <w:rsid w:val="008863C8"/>
    <w:rsid w:val="008E47F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4105F"/>
    <w:rsid w:val="00AA14D7"/>
    <w:rsid w:val="00AA3987"/>
    <w:rsid w:val="00AC5E9C"/>
    <w:rsid w:val="00AE563A"/>
    <w:rsid w:val="00AF5EF9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A1920"/>
    <w:rsid w:val="00CE3CB1"/>
    <w:rsid w:val="00D0399E"/>
    <w:rsid w:val="00D21D19"/>
    <w:rsid w:val="00D2685C"/>
    <w:rsid w:val="00D86E03"/>
    <w:rsid w:val="00D9652C"/>
    <w:rsid w:val="00DC6D21"/>
    <w:rsid w:val="00DC75CE"/>
    <w:rsid w:val="00DE35E5"/>
    <w:rsid w:val="00DF47F8"/>
    <w:rsid w:val="00DF7571"/>
    <w:rsid w:val="00E178B7"/>
    <w:rsid w:val="00E90B92"/>
    <w:rsid w:val="00EB1060"/>
    <w:rsid w:val="00EB1203"/>
    <w:rsid w:val="00EC17E6"/>
    <w:rsid w:val="00F30C8F"/>
    <w:rsid w:val="00F34C7C"/>
    <w:rsid w:val="00F649EE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</TotalTime>
  <Pages>3</Pages>
  <Words>878</Words>
  <Characters>5010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106</cp:revision>
  <cp:lastPrinted>2021-07-12T04:03:00Z</cp:lastPrinted>
  <dcterms:created xsi:type="dcterms:W3CDTF">2021-07-12T04:03:00Z</dcterms:created>
  <dcterms:modified xsi:type="dcterms:W3CDTF">2021-08-27T06:09:00Z</dcterms:modified>
</cp:coreProperties>
</file>